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82AE303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5D0FEC">
        <w:rPr>
          <w:rFonts w:cs="Arial"/>
          <w:b/>
          <w:sz w:val="24"/>
          <w:szCs w:val="24"/>
        </w:rPr>
        <w:t>50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229DCD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D0FEC">
        <w:rPr>
          <w:rFonts w:cs="Arial"/>
          <w:b/>
          <w:bCs/>
        </w:rPr>
        <w:t>SA WG2 agreed CRs for UAS_Ph2 (Rel-19)</w:t>
      </w:r>
    </w:p>
    <w:p w14:paraId="519C34A0" w14:textId="46216BAC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5D0FEC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5D0FEC" w:rsidRPr="00E6100C" w14:paraId="1C456B7C" w14:textId="77777777" w:rsidTr="00065ACC">
        <w:tc>
          <w:tcPr>
            <w:tcW w:w="774" w:type="dxa"/>
          </w:tcPr>
          <w:p w14:paraId="69C3E55E" w14:textId="1E3D0F6D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1B433260" w14:textId="27858A16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0160</w:t>
            </w:r>
          </w:p>
        </w:tc>
        <w:tc>
          <w:tcPr>
            <w:tcW w:w="251" w:type="dxa"/>
          </w:tcPr>
          <w:p w14:paraId="7BF03D93" w14:textId="490F3E64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773327" w14:textId="68D95858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751F15E3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Cleaning-up EN</w:t>
            </w:r>
          </w:p>
        </w:tc>
        <w:tc>
          <w:tcPr>
            <w:tcW w:w="284" w:type="dxa"/>
          </w:tcPr>
          <w:p w14:paraId="3C4E15BA" w14:textId="44979136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708" w:type="dxa"/>
          </w:tcPr>
          <w:p w14:paraId="1AA4576A" w14:textId="05AAA641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18.3.0</w:t>
            </w:r>
          </w:p>
        </w:tc>
        <w:tc>
          <w:tcPr>
            <w:tcW w:w="851" w:type="dxa"/>
          </w:tcPr>
          <w:p w14:paraId="2DBA44FE" w14:textId="7EB8B2B9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0EAD5C5F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S2-2500396</w:t>
            </w:r>
          </w:p>
        </w:tc>
        <w:tc>
          <w:tcPr>
            <w:tcW w:w="1134" w:type="dxa"/>
          </w:tcPr>
          <w:p w14:paraId="2EA37F8B" w14:textId="2BBD510D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5160B6A9" w14:textId="18DB1D77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UAS_Ph2</w:t>
            </w:r>
          </w:p>
        </w:tc>
        <w:tc>
          <w:tcPr>
            <w:tcW w:w="1134" w:type="dxa"/>
          </w:tcPr>
          <w:p w14:paraId="064C4FF5" w14:textId="29062B7C" w:rsidR="005D0FEC" w:rsidRDefault="005D0FEC" w:rsidP="005D0F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6.3.5</w:t>
            </w:r>
          </w:p>
        </w:tc>
        <w:tc>
          <w:tcPr>
            <w:tcW w:w="283" w:type="dxa"/>
          </w:tcPr>
          <w:p w14:paraId="38A42652" w14:textId="77777777" w:rsidR="005D0FEC" w:rsidRPr="00E6100C" w:rsidRDefault="005D0FEC" w:rsidP="005D0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693022A8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</w:tr>
      <w:tr w:rsidR="005D0FEC" w:rsidRPr="00E6100C" w14:paraId="4247F79A" w14:textId="77777777" w:rsidTr="00065ACC">
        <w:tc>
          <w:tcPr>
            <w:tcW w:w="774" w:type="dxa"/>
          </w:tcPr>
          <w:p w14:paraId="3ADD4712" w14:textId="5DF2B5BF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23.256</w:t>
            </w:r>
          </w:p>
        </w:tc>
        <w:tc>
          <w:tcPr>
            <w:tcW w:w="781" w:type="dxa"/>
          </w:tcPr>
          <w:p w14:paraId="55FC4FCF" w14:textId="43334251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0161</w:t>
            </w:r>
          </w:p>
        </w:tc>
        <w:tc>
          <w:tcPr>
            <w:tcW w:w="251" w:type="dxa"/>
          </w:tcPr>
          <w:p w14:paraId="4B8EA2F9" w14:textId="208406C7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3A0EFE14" w14:textId="0404C29C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C361403" w14:textId="45AA84A2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Cleaning-up EN</w:t>
            </w:r>
          </w:p>
        </w:tc>
        <w:tc>
          <w:tcPr>
            <w:tcW w:w="284" w:type="dxa"/>
          </w:tcPr>
          <w:p w14:paraId="71AAB39E" w14:textId="39AF09E7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CB9B068" w14:textId="0B1BAE99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AB150EF" w14:textId="4005E897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F7AC1C8" w14:textId="3DB8CDDC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S2-2500397</w:t>
            </w:r>
          </w:p>
        </w:tc>
        <w:tc>
          <w:tcPr>
            <w:tcW w:w="1134" w:type="dxa"/>
          </w:tcPr>
          <w:p w14:paraId="6368F124" w14:textId="75BE4510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1276" w:type="dxa"/>
          </w:tcPr>
          <w:p w14:paraId="4BF7E9F7" w14:textId="1F6C7658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UAS_Ph2</w:t>
            </w:r>
          </w:p>
        </w:tc>
        <w:tc>
          <w:tcPr>
            <w:tcW w:w="1134" w:type="dxa"/>
          </w:tcPr>
          <w:p w14:paraId="00D77430" w14:textId="1F04C771" w:rsidR="005D0FEC" w:rsidRPr="00B374EF" w:rsidRDefault="005D0FEC" w:rsidP="005D0F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6.3.5</w:t>
            </w:r>
          </w:p>
        </w:tc>
        <w:tc>
          <w:tcPr>
            <w:tcW w:w="283" w:type="dxa"/>
          </w:tcPr>
          <w:p w14:paraId="6491058A" w14:textId="77777777" w:rsidR="005D0FEC" w:rsidRPr="00E6100C" w:rsidRDefault="005D0FEC" w:rsidP="005D0F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A8E7081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57EBCFC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A24EB42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55622967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1DB39DF" w14:textId="77777777" w:rsidR="005D0FEC" w:rsidRDefault="005D0FEC" w:rsidP="005D0FEC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5D0FEC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